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B169DF" w:rsidR="006E5D65" w:rsidP="675CC458" w:rsidRDefault="00CD6897" w14:paraId="4DF662EC" wp14:textId="6A90A565">
      <w:pPr>
        <w:spacing w:line="240" w:lineRule="auto"/>
        <w:jc w:val="right"/>
        <w:rPr>
          <w:rFonts w:ascii="Corbel" w:hAnsi="Corbel"/>
          <w:i w:val="1"/>
          <w:iCs w:val="1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Pr="675CC458" w:rsidR="00D8678B">
        <w:rPr>
          <w:rFonts w:ascii="Corbel" w:hAnsi="Corbel"/>
          <w:i w:val="1"/>
          <w:iCs w:val="1"/>
        </w:rPr>
        <w:t xml:space="preserve">Załącznik nr </w:t>
      </w:r>
      <w:r w:rsidRPr="675CC458" w:rsidR="006F31E2">
        <w:rPr>
          <w:rFonts w:ascii="Corbel" w:hAnsi="Corbel"/>
          <w:i w:val="1"/>
          <w:iCs w:val="1"/>
        </w:rPr>
        <w:t>1.5</w:t>
      </w:r>
      <w:r w:rsidRPr="675CC458" w:rsidR="00D8678B">
        <w:rPr>
          <w:rFonts w:ascii="Corbel" w:hAnsi="Corbel"/>
          <w:i w:val="1"/>
          <w:iCs w:val="1"/>
        </w:rPr>
        <w:t xml:space="preserve"> do Zarządzenia</w:t>
      </w:r>
      <w:r w:rsidRPr="675CC458" w:rsidR="002A22BF">
        <w:rPr>
          <w:rFonts w:ascii="Corbel" w:hAnsi="Corbel"/>
          <w:i w:val="1"/>
          <w:iCs w:val="1"/>
        </w:rPr>
        <w:t xml:space="preserve"> Rektora </w:t>
      </w:r>
      <w:r w:rsidRPr="675CC458" w:rsidR="002A22BF">
        <w:rPr>
          <w:rFonts w:ascii="Corbel" w:hAnsi="Corbel"/>
          <w:i w:val="1"/>
          <w:iCs w:val="1"/>
        </w:rPr>
        <w:t xml:space="preserve">UR </w:t>
      </w:r>
      <w:r w:rsidRPr="675CC458" w:rsidR="00CD6897">
        <w:rPr>
          <w:rFonts w:ascii="Corbel" w:hAnsi="Corbel"/>
          <w:i w:val="1"/>
          <w:iCs w:val="1"/>
        </w:rPr>
        <w:t xml:space="preserve">nr</w:t>
      </w:r>
      <w:r w:rsidRPr="675CC458" w:rsidR="00CD6897">
        <w:rPr>
          <w:rFonts w:ascii="Corbel" w:hAnsi="Corbel"/>
          <w:i w:val="1"/>
          <w:iCs w:val="1"/>
        </w:rPr>
        <w:t xml:space="preserve"> </w:t>
      </w:r>
      <w:r w:rsidRPr="675CC458" w:rsidR="00F61A26">
        <w:rPr>
          <w:rFonts w:ascii="Corbel" w:hAnsi="Corbel"/>
          <w:i w:val="1"/>
          <w:iCs w:val="1"/>
        </w:rPr>
        <w:t>7/2023</w:t>
      </w:r>
    </w:p>
    <w:p xmlns:wp14="http://schemas.microsoft.com/office/word/2010/wordml" w:rsidRPr="00B169DF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B169DF" w:rsidR="0085747A" w:rsidP="675CC458" w:rsidRDefault="0071620A" w14:paraId="0B6D3D68" wp14:textId="3BE73FED">
      <w:pPr>
        <w:spacing w:after="0" w:line="240" w:lineRule="exact"/>
        <w:jc w:val="center"/>
        <w:rPr>
          <w:rFonts w:ascii="Corbel" w:hAnsi="Corbel"/>
          <w:b w:val="1"/>
          <w:bCs w:val="1"/>
          <w:smallCaps w:val="1"/>
          <w:sz w:val="24"/>
          <w:szCs w:val="24"/>
        </w:rPr>
      </w:pPr>
      <w:r w:rsidRPr="675CC458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675CC458" w:rsidR="5D8716D8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675CC458" w:rsidR="00581A1A">
        <w:rPr>
          <w:rFonts w:ascii="Corbel" w:hAnsi="Corbel"/>
          <w:i w:val="1"/>
          <w:iCs w:val="1"/>
          <w:smallCaps w:val="1"/>
          <w:sz w:val="24"/>
          <w:szCs w:val="24"/>
        </w:rPr>
        <w:t>2023-2026</w:t>
      </w:r>
    </w:p>
    <w:p xmlns:wp14="http://schemas.microsoft.com/office/word/2010/wordml" w:rsidRPr="00B169DF" w:rsidR="0085747A" w:rsidP="675CC458" w:rsidRDefault="0085747A" w14:paraId="739487D8" wp14:textId="77777777">
      <w:pPr>
        <w:spacing w:after="0" w:line="240" w:lineRule="exact"/>
        <w:ind w:left="2832" w:firstLine="0"/>
        <w:jc w:val="center"/>
        <w:rPr>
          <w:rFonts w:ascii="Corbel" w:hAnsi="Corbel"/>
          <w:sz w:val="20"/>
          <w:szCs w:val="20"/>
        </w:rPr>
      </w:pPr>
      <w:r w:rsidRPr="675CC458" w:rsidR="0085747A">
        <w:rPr>
          <w:rFonts w:ascii="Corbel" w:hAnsi="Corbel"/>
          <w:i w:val="1"/>
          <w:iCs w:val="1"/>
          <w:sz w:val="20"/>
          <w:szCs w:val="20"/>
        </w:rPr>
        <w:t>(skrajne daty</w:t>
      </w:r>
      <w:r w:rsidRPr="675CC458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B169DF" w:rsidR="00445970" w:rsidP="675CC458" w:rsidRDefault="00445970" w14:paraId="3D757718" wp14:textId="77777777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B169DF" w:rsidR="00445970">
        <w:rPr>
          <w:rFonts w:ascii="Corbel" w:hAnsi="Corbel"/>
          <w:sz w:val="20"/>
          <w:szCs w:val="20"/>
        </w:rPr>
        <w:t xml:space="preserve">Rok akademicki </w:t>
      </w:r>
      <w:r w:rsidR="00581A1A">
        <w:rPr>
          <w:rFonts w:ascii="Corbel" w:hAnsi="Corbel"/>
          <w:sz w:val="20"/>
          <w:szCs w:val="20"/>
        </w:rPr>
        <w:t>2023</w:t>
      </w:r>
      <w:r w:rsidR="00014FB4">
        <w:rPr>
          <w:rFonts w:ascii="Corbel" w:hAnsi="Corbel"/>
          <w:sz w:val="20"/>
          <w:szCs w:val="20"/>
        </w:rPr>
        <w:t>/2024</w:t>
      </w:r>
    </w:p>
    <w:p xmlns:wp14="http://schemas.microsoft.com/office/word/2010/wordml" w:rsidRPr="00B169DF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B169DF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/>
      </w:tblPr>
      <w:tblGrid>
        <w:gridCol w:w="2694"/>
        <w:gridCol w:w="7087"/>
      </w:tblGrid>
      <w:tr xmlns:wp14="http://schemas.microsoft.com/office/word/2010/wordml" w:rsidRPr="00B169DF" w:rsidR="0085747A" w:rsidTr="675CC458" w14:paraId="164C56AE" wp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581A1A" w14:paraId="2A2C089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Elementy informatyki</w:t>
            </w:r>
          </w:p>
        </w:tc>
      </w:tr>
      <w:tr xmlns:wp14="http://schemas.microsoft.com/office/word/2010/wordml" w:rsidRPr="00B169DF" w:rsidR="0085747A" w:rsidTr="675CC458" w14:paraId="57E7A14B" wp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352EA1" w:rsidR="0085747A" w:rsidP="675CC458" w:rsidRDefault="00352EA1" w14:paraId="1E6E6B03" wp14:textId="1D3C18DF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75CC458" w:rsidR="1FEEEE19">
              <w:rPr>
                <w:rFonts w:ascii="Corbel" w:hAnsi="Corbel"/>
                <w:b w:val="0"/>
                <w:bCs w:val="0"/>
                <w:sz w:val="24"/>
                <w:szCs w:val="24"/>
              </w:rPr>
              <w:t>ASO 03</w:t>
            </w:r>
          </w:p>
        </w:tc>
      </w:tr>
      <w:tr xmlns:wp14="http://schemas.microsoft.com/office/word/2010/wordml" w:rsidRPr="00B169DF" w:rsidR="0085747A" w:rsidTr="675CC458" w14:paraId="5C0172EC" wp14:textId="77777777">
        <w:tc>
          <w:tcPr>
            <w:tcW w:w="2694" w:type="dxa"/>
            <w:tcMar/>
            <w:vAlign w:val="center"/>
          </w:tcPr>
          <w:p w:rsidRPr="00B169DF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Pr="00B169DF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581A1A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B169DF" w:rsidR="0085747A" w:rsidTr="675CC458" w14:paraId="3DB3CD29" wp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581A1A" w14:paraId="0D0ABAE5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Nauk Prawnych/ </w:t>
            </w:r>
            <w:r w:rsidR="0055314B">
              <w:rPr>
                <w:rFonts w:ascii="Corbel" w:hAnsi="Corbel"/>
                <w:b w:val="0"/>
                <w:sz w:val="24"/>
                <w:szCs w:val="24"/>
              </w:rPr>
              <w:t>Zakład Komparatystyki Prawniczej i Nauk Pomocniczych</w:t>
            </w:r>
          </w:p>
        </w:tc>
      </w:tr>
      <w:tr xmlns:wp14="http://schemas.microsoft.com/office/word/2010/wordml" w:rsidRPr="00B169DF" w:rsidR="0085747A" w:rsidTr="675CC458" w14:paraId="3CB95E45" wp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581A1A" w14:paraId="6E8D976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xmlns:wp14="http://schemas.microsoft.com/office/word/2010/wordml" w:rsidRPr="00B169DF" w:rsidR="0085747A" w:rsidTr="675CC458" w14:paraId="091BE2F1" wp14:textId="77777777">
        <w:tc>
          <w:tcPr>
            <w:tcW w:w="2694" w:type="dxa"/>
            <w:tcMar/>
            <w:vAlign w:val="center"/>
          </w:tcPr>
          <w:p w:rsidRPr="00B169DF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581A1A" w14:paraId="3F7D7A5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pierwszego stopnia </w:t>
            </w:r>
          </w:p>
        </w:tc>
      </w:tr>
      <w:tr xmlns:wp14="http://schemas.microsoft.com/office/word/2010/wordml" w:rsidRPr="00B169DF" w:rsidR="0085747A" w:rsidTr="675CC458" w14:paraId="3A488BE5" wp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581A1A" w14:paraId="37EEED7E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xmlns:wp14="http://schemas.microsoft.com/office/word/2010/wordml" w:rsidRPr="00B169DF" w:rsidR="0085747A" w:rsidTr="675CC458" w14:paraId="575669E3" wp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581A1A" w14:paraId="004FEDC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xmlns:wp14="http://schemas.microsoft.com/office/word/2010/wordml" w:rsidRPr="00B169DF" w:rsidR="0085747A" w:rsidTr="675CC458" w14:paraId="3208DE01" wp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Pr="00B169DF" w:rsidR="0030395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581A1A" w14:paraId="3FA290A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I/sem. </w:t>
            </w:r>
            <w:r w:rsidR="00352EA1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xmlns:wp14="http://schemas.microsoft.com/office/word/2010/wordml" w:rsidRPr="00B169DF" w:rsidR="0085747A" w:rsidTr="675CC458" w14:paraId="1AE9D777" wp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675CC458" w:rsidRDefault="00581A1A" w14:paraId="127CBB8F" wp14:textId="25E83C47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75CC458" w:rsidR="00581A1A">
              <w:rPr>
                <w:rFonts w:ascii="Corbel" w:hAnsi="Corbel"/>
                <w:b w:val="0"/>
                <w:bCs w:val="0"/>
                <w:sz w:val="24"/>
                <w:szCs w:val="24"/>
              </w:rPr>
              <w:t>ogóln</w:t>
            </w:r>
            <w:r w:rsidRPr="675CC458" w:rsidR="72051528">
              <w:rPr>
                <w:rFonts w:ascii="Corbel" w:hAnsi="Corbel"/>
                <w:b w:val="0"/>
                <w:bCs w:val="0"/>
                <w:sz w:val="24"/>
                <w:szCs w:val="24"/>
              </w:rPr>
              <w:t>y</w:t>
            </w:r>
          </w:p>
        </w:tc>
      </w:tr>
      <w:tr xmlns:wp14="http://schemas.microsoft.com/office/word/2010/wordml" w:rsidRPr="00B169DF" w:rsidR="00923D7D" w:rsidTr="675CC458" w14:paraId="26EB6C12" wp14:textId="77777777">
        <w:tc>
          <w:tcPr>
            <w:tcW w:w="2694" w:type="dxa"/>
            <w:tcMar/>
            <w:vAlign w:val="center"/>
          </w:tcPr>
          <w:p w:rsidRPr="00B169DF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B169DF" w:rsidR="00923D7D" w:rsidP="009C54AE" w:rsidRDefault="00581A1A" w14:paraId="07D1FAC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55314B" w:rsidR="0085747A" w:rsidTr="675CC458" w14:paraId="0A24256C" wp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014FB4" w:rsidR="0085747A" w:rsidP="009C54AE" w:rsidRDefault="00581A1A" w14:paraId="3B8B762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014FB4">
              <w:rPr>
                <w:rFonts w:ascii="Corbel" w:hAnsi="Corbel"/>
                <w:b w:val="0"/>
                <w:sz w:val="24"/>
                <w:szCs w:val="24"/>
                <w:lang w:val="en-US"/>
              </w:rPr>
              <w:t>Prof. nzw. dr hab. Aleksander Piecuch</w:t>
            </w:r>
          </w:p>
        </w:tc>
      </w:tr>
      <w:tr xmlns:wp14="http://schemas.microsoft.com/office/word/2010/wordml" w:rsidRPr="0055314B" w:rsidR="0085747A" w:rsidTr="675CC458" w14:paraId="506CBD79" wp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581A1A" w:rsidR="0085747A" w:rsidP="009C54AE" w:rsidRDefault="00581A1A" w14:paraId="5E1F00D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>Prof. nzw. dr hab. Aleksander Piecuch</w:t>
            </w:r>
          </w:p>
        </w:tc>
      </w:tr>
    </w:tbl>
    <w:p xmlns:wp14="http://schemas.microsoft.com/office/word/2010/wordml" w:rsidRPr="00B169DF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="00352EA1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B169DF" w:rsidR="00923D7D" w:rsidP="009C54AE" w:rsidRDefault="00923D7D" w14:paraId="0A37501D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B169DF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B169DF" w:rsidR="00923D7D" w:rsidP="009C54AE" w:rsidRDefault="00923D7D" w14:paraId="5DAB6C7B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B169DF" w:rsidR="00015B8F" w:rsidTr="675CC458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B169DF" w:rsidR="00015B8F" w:rsidTr="675CC458" w14:paraId="42E7F481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352EA1" w14:paraId="649841B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501A54" w14:paraId="6A09E91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501A54" w14:paraId="33CFEC6B" wp14:textId="5D744F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75CC458" w:rsidR="2CC9C247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501A54" w14:paraId="33E67AC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675CC458" w:rsidRDefault="00501A54" w14:paraId="1BBD13F9" wp14:textId="3102B09C">
            <w:pPr>
              <w:pStyle w:val="centralniewrubryce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675CC458" w:rsidR="4A53B50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501A54" w14:paraId="0BE148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501A54" w14:paraId="09FA2A7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501A54" w14:paraId="237AFA41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501A54" w14:paraId="3AD8BB8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501A54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B169DF" w:rsidR="00923D7D" w:rsidP="009C54AE" w:rsidRDefault="00923D7D" w14:paraId="45FB0818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B169DF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B169DF" w:rsidR="0085747A" w:rsidP="00F83B28" w:rsidRDefault="00061CD1" w14:paraId="43484E87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61CD1">
        <w:rPr>
          <w:rFonts w:ascii="Webdings" w:hAnsi="Webdings" w:eastAsia="Webdings" w:cs="Webdings"/>
          <w:b w:val="0"/>
          <w:sz w:val="28"/>
          <w:szCs w:val="24"/>
        </w:rPr>
        <w:t>&lt;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xmlns:wp14="http://schemas.microsoft.com/office/word/2010/wordml" w:rsidRPr="00B169DF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B169DF" w:rsidR="0085747A" w:rsidP="009C54AE" w:rsidRDefault="0085747A" w14:paraId="049F31C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B169DF" w:rsidR="00E22FBC" w:rsidP="675CC458" w:rsidRDefault="00E22FBC" w14:paraId="35295C78" wp14:textId="5B4B3F2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675CC458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675CC458" w:rsidR="00E22FBC">
        <w:rPr>
          <w:rFonts w:ascii="Corbel" w:hAnsi="Corbel"/>
          <w:caps w:val="0"/>
          <w:smallCaps w:val="0"/>
        </w:rPr>
        <w:t>For</w:t>
      </w:r>
      <w:r w:rsidRPr="675CC458" w:rsidR="00445970">
        <w:rPr>
          <w:rFonts w:ascii="Corbel" w:hAnsi="Corbel"/>
          <w:caps w:val="0"/>
          <w:smallCaps w:val="0"/>
        </w:rPr>
        <w:t xml:space="preserve">ma zaliczenia </w:t>
      </w:r>
      <w:r w:rsidRPr="675CC458" w:rsidR="00445970">
        <w:rPr>
          <w:rFonts w:ascii="Corbel" w:hAnsi="Corbel"/>
          <w:caps w:val="0"/>
          <w:smallCaps w:val="0"/>
        </w:rPr>
        <w:t xml:space="preserve">przedmiotu </w:t>
      </w:r>
      <w:r w:rsidRPr="675CC458" w:rsidR="00E22FBC">
        <w:rPr>
          <w:rFonts w:ascii="Corbel" w:hAnsi="Corbel"/>
          <w:caps w:val="0"/>
          <w:smallCaps w:val="0"/>
        </w:rPr>
        <w:t>(</w:t>
      </w:r>
      <w:r w:rsidRPr="675CC458" w:rsidR="00E22FBC">
        <w:rPr>
          <w:rFonts w:ascii="Corbel" w:hAnsi="Corbel"/>
          <w:caps w:val="0"/>
          <w:smallCaps w:val="0"/>
        </w:rPr>
        <w:t xml:space="preserve">z toku) </w:t>
      </w:r>
      <w:r w:rsidRPr="675CC458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xmlns:wp14="http://schemas.microsoft.com/office/word/2010/wordml" w:rsidRPr="00B169DF" w:rsidR="009C54AE" w:rsidP="009C54AE" w:rsidRDefault="009C54AE" w14:paraId="53128261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B169DF" w:rsidR="00E960BB" w:rsidP="00061CD1" w:rsidRDefault="00061CD1" w14:paraId="6BB0E224" wp14:textId="77777777">
      <w:pPr>
        <w:pStyle w:val="Punktygwne"/>
        <w:spacing w:before="0" w:after="0"/>
        <w:jc w:val="center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xmlns:wp14="http://schemas.microsoft.com/office/word/2010/wordml" w:rsidRPr="00B169DF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70"/>
      </w:tblGrid>
      <w:tr xmlns:wp14="http://schemas.microsoft.com/office/word/2010/wordml" w:rsidRPr="00B169DF" w:rsidR="0085747A" w:rsidTr="00624270" w14:paraId="40C84D73" wp14:textId="77777777">
        <w:trPr>
          <w:trHeight w:val="621"/>
        </w:trPr>
        <w:tc>
          <w:tcPr>
            <w:tcW w:w="9670" w:type="dxa"/>
            <w:vAlign w:val="center"/>
          </w:tcPr>
          <w:p w:rsidRPr="00B169DF" w:rsidR="0085747A" w:rsidP="00624270" w:rsidRDefault="00577914" w14:paraId="1595541D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obsługi komputera</w:t>
            </w:r>
          </w:p>
        </w:tc>
      </w:tr>
    </w:tbl>
    <w:p xmlns:wp14="http://schemas.microsoft.com/office/word/2010/wordml" w:rsidRPr="00B169DF" w:rsidR="00153C41" w:rsidP="009C54AE" w:rsidRDefault="00153C41" w14:paraId="62486C05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B169DF" w:rsidR="0085747A" w:rsidP="009C54AE" w:rsidRDefault="0071620A" w14:paraId="469B63C5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Pr="00B169DF" w:rsidR="00A84C85">
        <w:rPr>
          <w:rFonts w:ascii="Corbel" w:hAnsi="Corbel"/>
          <w:szCs w:val="24"/>
        </w:rPr>
        <w:t>cele, efekty uczenia się</w:t>
      </w:r>
      <w:r w:rsidRPr="00B169DF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B169DF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B169DF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B169DF" w:rsidR="00F83B28" w:rsidP="009C54AE" w:rsidRDefault="00F83B28" w14:paraId="4B99056E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851"/>
        <w:gridCol w:w="8819"/>
      </w:tblGrid>
      <w:tr xmlns:wp14="http://schemas.microsoft.com/office/word/2010/wordml" w:rsidRPr="00B169DF" w:rsidR="009C5A36" w:rsidTr="00923D7D" w14:paraId="17D9D5B5" wp14:textId="77777777">
        <w:tc>
          <w:tcPr>
            <w:tcW w:w="851" w:type="dxa"/>
            <w:vAlign w:val="center"/>
          </w:tcPr>
          <w:p w:rsidRPr="00B169DF" w:rsidR="009C5A36" w:rsidP="009C54AE" w:rsidRDefault="009C5A36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D52B62" w:rsidR="009C5A36" w:rsidP="00A025CF" w:rsidRDefault="009C5A36" w14:paraId="7A4A2A89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 xml:space="preserve">Zapoznanie studentów z podstawowymi pojęciami TI </w:t>
            </w:r>
          </w:p>
        </w:tc>
      </w:tr>
      <w:tr xmlns:wp14="http://schemas.microsoft.com/office/word/2010/wordml" w:rsidRPr="00B169DF" w:rsidR="009C5A36" w:rsidTr="00923D7D" w14:paraId="2448E1E3" wp14:textId="77777777">
        <w:tc>
          <w:tcPr>
            <w:tcW w:w="851" w:type="dxa"/>
            <w:vAlign w:val="center"/>
          </w:tcPr>
          <w:p w:rsidRPr="00B169DF" w:rsidR="009C5A36" w:rsidP="009C54AE" w:rsidRDefault="009C5A36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D52B62" w:rsidR="009C5A36" w:rsidP="00A025CF" w:rsidRDefault="009C5A36" w14:paraId="1257D56F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>Zapoznanie z podstawowymi aplikacjami i narzędziami technologii informacyjnych</w:t>
            </w:r>
          </w:p>
        </w:tc>
      </w:tr>
      <w:tr xmlns:wp14="http://schemas.microsoft.com/office/word/2010/wordml" w:rsidRPr="00B169DF" w:rsidR="009C5A36" w:rsidTr="00923D7D" w14:paraId="7AA297DC" wp14:textId="77777777">
        <w:tc>
          <w:tcPr>
            <w:tcW w:w="851" w:type="dxa"/>
            <w:vAlign w:val="center"/>
          </w:tcPr>
          <w:p w:rsidRPr="00B169DF" w:rsidR="009C5A36" w:rsidP="009C5A36" w:rsidRDefault="009C5A36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D52B62" w:rsidR="009C5A36" w:rsidP="00A025CF" w:rsidRDefault="009C5A36" w14:paraId="2FE555C1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>Nabędzie umiejętności biegłego posługiwania się narzędziami TI do rozwiązywania problemów</w:t>
            </w:r>
          </w:p>
        </w:tc>
      </w:tr>
      <w:tr xmlns:wp14="http://schemas.microsoft.com/office/word/2010/wordml" w:rsidRPr="00B169DF" w:rsidR="009C5A36" w:rsidTr="00923D7D" w14:paraId="52ADCF2B" wp14:textId="77777777">
        <w:tc>
          <w:tcPr>
            <w:tcW w:w="851" w:type="dxa"/>
            <w:vAlign w:val="center"/>
          </w:tcPr>
          <w:p w:rsidRPr="00B169DF" w:rsidR="009C5A36" w:rsidP="009C54AE" w:rsidRDefault="009C5A36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D52B62" w:rsidR="009C5A36" w:rsidP="00A025CF" w:rsidRDefault="009C5A36" w14:paraId="33836722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 w:rsidRPr="00D52B62">
              <w:rPr>
                <w:rFonts w:ascii="Corbel" w:hAnsi="Corbel" w:cs="Arial"/>
                <w:b w:val="0"/>
              </w:rPr>
              <w:t xml:space="preserve">Nabędzie umiejętności wykorzysta narzędzia TI do: </w:t>
            </w:r>
            <w:r>
              <w:rPr>
                <w:rFonts w:ascii="Corbel" w:hAnsi="Corbel" w:cs="Arial"/>
                <w:b w:val="0"/>
              </w:rPr>
              <w:t xml:space="preserve">konstruowania narzędzi pomiarowych, gromadzenia i opracowywania danych </w:t>
            </w:r>
          </w:p>
        </w:tc>
      </w:tr>
      <w:tr xmlns:wp14="http://schemas.microsoft.com/office/word/2010/wordml" w:rsidRPr="00B169DF" w:rsidR="009C5A36" w:rsidTr="00923D7D" w14:paraId="27FC2F12" wp14:textId="77777777">
        <w:tc>
          <w:tcPr>
            <w:tcW w:w="851" w:type="dxa"/>
            <w:vAlign w:val="center"/>
          </w:tcPr>
          <w:p w:rsidRPr="00B169DF" w:rsidR="009C5A36" w:rsidP="009C54AE" w:rsidRDefault="009C5A36" w14:paraId="56E055E9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D52B62" w:rsidR="009C5A36" w:rsidP="00A025CF" w:rsidRDefault="009C5A36" w14:paraId="7EF8D75B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 w:rsidRPr="00D52B62">
              <w:rPr>
                <w:rFonts w:ascii="Corbel" w:hAnsi="Corbel" w:cs="Arial"/>
                <w:b w:val="0"/>
              </w:rPr>
              <w:t>Nabędzie umiejętności wykorzysta narzędzia TI do: prezentacji wyników własnej pracy twórczej, porozumiewania się osobowego i instytucjonalnego,</w:t>
            </w:r>
          </w:p>
        </w:tc>
      </w:tr>
      <w:tr xmlns:wp14="http://schemas.microsoft.com/office/word/2010/wordml" w:rsidRPr="00B169DF" w:rsidR="009C5A36" w:rsidTr="00923D7D" w14:paraId="5FF20675" wp14:textId="77777777">
        <w:tc>
          <w:tcPr>
            <w:tcW w:w="851" w:type="dxa"/>
            <w:vAlign w:val="center"/>
          </w:tcPr>
          <w:p w:rsidRPr="00B169DF" w:rsidR="009C5A36" w:rsidP="009C54AE" w:rsidRDefault="009C5A36" w14:paraId="00B3D6C2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Pr="00D52B62" w:rsidR="009C5A36" w:rsidP="00A025CF" w:rsidRDefault="009C5A36" w14:paraId="7586E482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>
              <w:rPr>
                <w:rFonts w:ascii="Corbel" w:hAnsi="Corbel" w:cs="Arial"/>
                <w:b w:val="0"/>
              </w:rPr>
              <w:t>Podstawy</w:t>
            </w:r>
            <w:r w:rsidRPr="00D52B62">
              <w:rPr>
                <w:rFonts w:ascii="Corbel" w:hAnsi="Corbel" w:cs="Arial"/>
                <w:b w:val="0"/>
              </w:rPr>
              <w:t xml:space="preserve"> posługiwania się systemem informacji prawniczej na przykładzie ISAP</w:t>
            </w:r>
          </w:p>
        </w:tc>
      </w:tr>
    </w:tbl>
    <w:p xmlns:wp14="http://schemas.microsoft.com/office/word/2010/wordml" w:rsidRPr="00B169DF" w:rsidR="0085747A" w:rsidP="009C54AE" w:rsidRDefault="0085747A" w14:paraId="1299C43A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B169DF" w:rsidR="001D7B54" w:rsidP="009C54AE" w:rsidRDefault="009F4610" w14:paraId="3DDEBA1D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</w:p>
    <w:p xmlns:wp14="http://schemas.microsoft.com/office/word/2010/wordml" w:rsidRPr="00B169DF" w:rsidR="001D7B54" w:rsidP="009C54AE" w:rsidRDefault="001D7B54" w14:paraId="4DDBEF00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701"/>
        <w:gridCol w:w="6096"/>
        <w:gridCol w:w="1873"/>
      </w:tblGrid>
      <w:tr xmlns:wp14="http://schemas.microsoft.com/office/word/2010/wordml" w:rsidRPr="00B169DF" w:rsidR="0085747A" w:rsidTr="0071620A" w14:paraId="61F38664" wp14:textId="77777777">
        <w:tc>
          <w:tcPr>
            <w:tcW w:w="1701" w:type="dxa"/>
            <w:vAlign w:val="center"/>
          </w:tcPr>
          <w:p w:rsidRPr="00B169DF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B169DF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B169DF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B169DF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xmlns:wp14="http://schemas.microsoft.com/office/word/2010/wordml" w:rsidRPr="00B169DF" w:rsidR="0085747A" w:rsidTr="00624270" w14:paraId="16DCC0D3" wp14:textId="77777777">
        <w:tc>
          <w:tcPr>
            <w:tcW w:w="1701" w:type="dxa"/>
            <w:vAlign w:val="center"/>
          </w:tcPr>
          <w:p w:rsidRPr="00B169DF" w:rsidR="0085747A" w:rsidP="00624270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B169DF" w:rsidR="0085747A" w:rsidP="00C0445D" w:rsidRDefault="00C0445D" w14:paraId="6A8FA42B" wp14:textId="7777777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C0445D">
              <w:rPr>
                <w:rFonts w:ascii="Corbel" w:hAnsi="Corbel"/>
                <w:b w:val="0"/>
                <w:smallCaps w:val="0"/>
                <w:szCs w:val="24"/>
              </w:rPr>
              <w:t>ma podstawową wiedzę o charakterze nauk prawnych,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w tym prawno-administracyjnych, ich miejscu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w systemie nauk społecznych i rozpoznaje relacje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innych nauk społecznych, zna zarys ewolucji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podstawowych instytucji administracyjnych i prawnych,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a także ma wiedzę o poglądach doktryny i orzecznictwa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na temat struktur i instytucji prawnych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i administracyjnych oraz rodzajów więzi społecznych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występujących na gruncie nauki administracji;</w:t>
            </w:r>
          </w:p>
        </w:tc>
        <w:tc>
          <w:tcPr>
            <w:tcW w:w="1873" w:type="dxa"/>
            <w:vAlign w:val="center"/>
          </w:tcPr>
          <w:p w:rsidRPr="00B169DF" w:rsidR="0085747A" w:rsidP="00624270" w:rsidRDefault="00577914" w14:paraId="27F8033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xmlns:wp14="http://schemas.microsoft.com/office/word/2010/wordml" w:rsidRPr="00B169DF" w:rsidR="0085747A" w:rsidTr="00624270" w14:paraId="5E18ACCF" wp14:textId="77777777">
        <w:tc>
          <w:tcPr>
            <w:tcW w:w="1701" w:type="dxa"/>
            <w:vAlign w:val="center"/>
          </w:tcPr>
          <w:p w:rsidRPr="00B169DF" w:rsidR="0085747A" w:rsidP="00624270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B169DF" w:rsidR="0085747A" w:rsidP="00C32A47" w:rsidRDefault="00C32A47" w14:paraId="74C75D7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naukowych realizowanych według planu studiów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administracyjnych</w:t>
            </w:r>
          </w:p>
        </w:tc>
        <w:tc>
          <w:tcPr>
            <w:tcW w:w="1873" w:type="dxa"/>
            <w:vAlign w:val="center"/>
          </w:tcPr>
          <w:p w:rsidRPr="00B169DF" w:rsidR="0085747A" w:rsidP="00624270" w:rsidRDefault="00577914" w14:paraId="3FB2513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xmlns:wp14="http://schemas.microsoft.com/office/word/2010/wordml" w:rsidRPr="00B169DF" w:rsidR="0085747A" w:rsidTr="00624270" w14:paraId="5CD3029C" wp14:textId="77777777">
        <w:tc>
          <w:tcPr>
            <w:tcW w:w="1701" w:type="dxa"/>
            <w:vAlign w:val="center"/>
          </w:tcPr>
          <w:p w:rsidRPr="00B169DF" w:rsidR="0085747A" w:rsidP="00624270" w:rsidRDefault="0085747A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7791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Pr="00B169DF" w:rsidR="0085747A" w:rsidP="00C32A47" w:rsidRDefault="00C32A47" w14:paraId="4006429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danych właściwe dla nauk administracyjnych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pozwalające opisywać organy administracji publicznej,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ich struktury oraz zasady działania</w:t>
            </w:r>
          </w:p>
        </w:tc>
        <w:tc>
          <w:tcPr>
            <w:tcW w:w="1873" w:type="dxa"/>
            <w:vAlign w:val="center"/>
          </w:tcPr>
          <w:p w:rsidRPr="00B169DF" w:rsidR="0085747A" w:rsidP="00624270" w:rsidRDefault="00577914" w14:paraId="01A75E0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xmlns:wp14="http://schemas.microsoft.com/office/word/2010/wordml" w:rsidRPr="00B169DF" w:rsidR="00577914" w:rsidTr="00624270" w14:paraId="5DD0A181" wp14:textId="77777777">
        <w:tc>
          <w:tcPr>
            <w:tcW w:w="1701" w:type="dxa"/>
            <w:vAlign w:val="center"/>
          </w:tcPr>
          <w:p w:rsidRPr="00B169DF" w:rsidR="00577914" w:rsidP="00624270" w:rsidRDefault="00577914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B169DF" w:rsidR="00577914" w:rsidP="00C32A47" w:rsidRDefault="00C32A47" w14:paraId="63FDE0A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potrafi samodzielnie zdobywać wiedzę i rozwijać swoje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profesjonalne umiejętności, korzystając z różnych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źródeł i nowoczesnych technologii;</w:t>
            </w:r>
          </w:p>
        </w:tc>
        <w:tc>
          <w:tcPr>
            <w:tcW w:w="1873" w:type="dxa"/>
            <w:vAlign w:val="center"/>
          </w:tcPr>
          <w:p w:rsidR="00577914" w:rsidP="00624270" w:rsidRDefault="00577914" w14:paraId="2A4E307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xmlns:wp14="http://schemas.microsoft.com/office/word/2010/wordml" w:rsidRPr="00B169DF" w:rsidR="00577914" w:rsidTr="00624270" w14:paraId="1E652ADF" wp14:textId="77777777">
        <w:tc>
          <w:tcPr>
            <w:tcW w:w="1701" w:type="dxa"/>
            <w:vAlign w:val="center"/>
          </w:tcPr>
          <w:p w:rsidRPr="00B169DF" w:rsidR="00577914" w:rsidP="00624270" w:rsidRDefault="00577914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B169DF" w:rsidR="00577914" w:rsidP="00C32A47" w:rsidRDefault="00C32A47" w14:paraId="6C66B3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samodzielnie przygotować prace pisemne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wystąpienia ustne i prezentacje multimedialne,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poświęcone konkretnemu zagadnieniu z zakresu nauk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prawnych, nauk o administracji, ekonomicznych,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politycznych oraz innych dyscyplin naukowych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z wykorzystaniem ujęć teoretycznych, a także różnych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źródeł</w:t>
            </w:r>
          </w:p>
        </w:tc>
        <w:tc>
          <w:tcPr>
            <w:tcW w:w="1873" w:type="dxa"/>
            <w:vAlign w:val="center"/>
          </w:tcPr>
          <w:p w:rsidR="00577914" w:rsidP="00624270" w:rsidRDefault="00577914" w14:paraId="661AB4C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xmlns:wp14="http://schemas.microsoft.com/office/word/2010/wordml" w:rsidRPr="00B169DF" w:rsidR="00577914" w:rsidTr="00624270" w14:paraId="7101E8CC" wp14:textId="77777777">
        <w:tc>
          <w:tcPr>
            <w:tcW w:w="1701" w:type="dxa"/>
            <w:vAlign w:val="center"/>
          </w:tcPr>
          <w:p w:rsidRPr="00B169DF" w:rsidR="00577914" w:rsidP="00624270" w:rsidRDefault="00577914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Pr="00B169DF" w:rsidR="00577914" w:rsidP="00C32A47" w:rsidRDefault="00C32A47" w14:paraId="0DE49BF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ma świadomość poziomu swojej wiedzy i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potrzebę dalszego kształcenia się i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zawodowego; jest przygotowany do podjęcia studiów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drugiego stopnia oraz podnoszenia kompetencji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zawodowych, osobistych i społecznych.</w:t>
            </w:r>
          </w:p>
        </w:tc>
        <w:tc>
          <w:tcPr>
            <w:tcW w:w="1873" w:type="dxa"/>
            <w:vAlign w:val="center"/>
          </w:tcPr>
          <w:p w:rsidR="00577914" w:rsidP="00624270" w:rsidRDefault="00577914" w14:paraId="57FAD14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xmlns:wp14="http://schemas.microsoft.com/office/word/2010/wordml" w:rsidRPr="00B169DF" w:rsidR="00577914" w:rsidTr="00624270" w14:paraId="5EC0BCFB" wp14:textId="77777777">
        <w:tc>
          <w:tcPr>
            <w:tcW w:w="1701" w:type="dxa"/>
            <w:vAlign w:val="center"/>
          </w:tcPr>
          <w:p w:rsidRPr="00B169DF" w:rsidR="00577914" w:rsidP="00624270" w:rsidRDefault="00577914" w14:paraId="55CE86D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Pr="00B169DF" w:rsidR="00577914" w:rsidP="00C32A47" w:rsidRDefault="00C32A47" w14:paraId="2F291C1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przedsiębiorczego i kreatywnego myślenia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działania z wykorzystaniem wiedzy zdobytej w trakcie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studiów</w:t>
            </w:r>
          </w:p>
        </w:tc>
        <w:tc>
          <w:tcPr>
            <w:tcW w:w="1873" w:type="dxa"/>
            <w:vAlign w:val="center"/>
          </w:tcPr>
          <w:p w:rsidR="00577914" w:rsidP="00624270" w:rsidRDefault="00577914" w14:paraId="69B49A1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xmlns:wp14="http://schemas.microsoft.com/office/word/2010/wordml" w:rsidRPr="00B169DF" w:rsidR="0085747A" w:rsidP="009C54AE" w:rsidRDefault="0085747A" w14:paraId="3461D779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B169DF" w:rsidR="0085747A" w:rsidP="009C54AE" w:rsidRDefault="00675843" w14:paraId="5B09A053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xmlns:wp14="http://schemas.microsoft.com/office/word/2010/wordml" w:rsidRPr="00B169DF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B169DF" w:rsidR="00675843" w:rsidP="009C54AE" w:rsidRDefault="00675843" w14:paraId="3CF2D8B6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39"/>
      </w:tblGrid>
      <w:tr xmlns:wp14="http://schemas.microsoft.com/office/word/2010/wordml" w:rsidRPr="00B169DF" w:rsidR="0085747A" w:rsidTr="675CC458" w14:paraId="587EA2A8" wp14:textId="77777777">
        <w:tc>
          <w:tcPr>
            <w:tcW w:w="9639" w:type="dxa"/>
            <w:tcMar/>
          </w:tcPr>
          <w:p w:rsidRPr="00B169DF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B169DF" w:rsidR="0085747A" w:rsidTr="675CC458" w14:paraId="5AA2FE90" wp14:textId="77777777">
        <w:tc>
          <w:tcPr>
            <w:tcW w:w="9639" w:type="dxa"/>
            <w:tcMar/>
          </w:tcPr>
          <w:p w:rsidRPr="00B169DF" w:rsidR="0085747A" w:rsidP="675CC458" w:rsidRDefault="00C0445D" w14:paraId="37524492" wp14:textId="77777777">
            <w:pPr>
              <w:pStyle w:val="Akapitzlist"/>
              <w:spacing w:after="0" w:line="240" w:lineRule="auto"/>
              <w:ind w:left="-250" w:firstLine="250"/>
              <w:jc w:val="left"/>
              <w:rPr>
                <w:rFonts w:ascii="Corbel" w:hAnsi="Corbel"/>
                <w:sz w:val="24"/>
                <w:szCs w:val="24"/>
              </w:rPr>
            </w:pPr>
            <w:r w:rsidRPr="675CC458" w:rsidR="34380399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xmlns:wp14="http://schemas.microsoft.com/office/word/2010/wordml" w:rsidRPr="00B169DF" w:rsidR="0085747A" w:rsidP="009C54AE" w:rsidRDefault="0085747A" w14:paraId="0FB78278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B169DF" w:rsidR="0085747A" w:rsidP="009C54AE" w:rsidRDefault="0085747A" w14:paraId="209D72F4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 w:rsidR="009F4610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B169DF" w:rsidR="0085747A" w:rsidP="009C54AE" w:rsidRDefault="0085747A" w14:paraId="1FC39945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39"/>
      </w:tblGrid>
      <w:tr xmlns:wp14="http://schemas.microsoft.com/office/word/2010/wordml" w:rsidRPr="00B169DF" w:rsidR="0085747A" w:rsidTr="00923D7D" w14:paraId="55225495" wp14:textId="77777777">
        <w:tc>
          <w:tcPr>
            <w:tcW w:w="9639" w:type="dxa"/>
          </w:tcPr>
          <w:p w:rsidRPr="00B169DF" w:rsidR="0085747A" w:rsidP="009C54AE" w:rsidRDefault="0085747A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B169DF" w:rsidR="009C5A36" w:rsidTr="00923D7D" w14:paraId="4FABDFCE" wp14:textId="77777777">
        <w:tc>
          <w:tcPr>
            <w:tcW w:w="9639" w:type="dxa"/>
          </w:tcPr>
          <w:p w:rsidR="009C5A36" w:rsidP="00A025CF" w:rsidRDefault="009C5A36" w14:paraId="2E552E8C" wp14:textId="77777777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Wprowadzenie do ćwiczeń laboratoryjnych. Zapoznanie z:</w:t>
            </w:r>
          </w:p>
          <w:p w:rsidR="009C5A36" w:rsidP="009C5A36" w:rsidRDefault="009C5A36" w14:paraId="08FC7F97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zasadami organizacji pracy na zajęciach, </w:t>
            </w:r>
          </w:p>
          <w:p w:rsidR="009C5A36" w:rsidP="009C5A36" w:rsidRDefault="009C5A36" w14:paraId="4A9CEA34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programem ćwiczeń,</w:t>
            </w:r>
          </w:p>
          <w:p w:rsidR="009C5A36" w:rsidP="009C5A36" w:rsidRDefault="009C5A36" w14:paraId="03F206A6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oceniania ćwiczeń,</w:t>
            </w:r>
          </w:p>
          <w:p w:rsidR="009C5A36" w:rsidP="009C5A36" w:rsidRDefault="009C5A36" w14:paraId="788CFE45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zaliczenia przedmiotu,</w:t>
            </w:r>
          </w:p>
          <w:p w:rsidR="009C5A36" w:rsidP="009C5A36" w:rsidRDefault="009C5A36" w14:paraId="55073A2C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literaturą obowiązkową i uzupełniającą.</w:t>
            </w:r>
          </w:p>
        </w:tc>
      </w:tr>
      <w:tr xmlns:wp14="http://schemas.microsoft.com/office/word/2010/wordml" w:rsidRPr="00B169DF" w:rsidR="009C5A36" w:rsidTr="00923D7D" w14:paraId="57E38E89" wp14:textId="77777777">
        <w:tc>
          <w:tcPr>
            <w:tcW w:w="9639" w:type="dxa"/>
          </w:tcPr>
          <w:p w:rsidRPr="009C54AE" w:rsidR="009C5A36" w:rsidP="009C5A36" w:rsidRDefault="009C5A36" w14:paraId="4CDF83F1" wp14:textId="77777777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Zaawansowane przetwarzanie tekstów </w:t>
            </w:r>
            <w:r>
              <w:rPr>
                <w:rFonts w:ascii="Symbol" w:hAnsi="Symbol" w:eastAsia="Symbol" w:cs="Symbo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t xml:space="preserve"> praca z dokumentami tekstowymi (łączenie grafiki z tekstem, tabele, wzory, symbole, przypisy) </w:t>
            </w:r>
          </w:p>
        </w:tc>
      </w:tr>
      <w:tr xmlns:wp14="http://schemas.microsoft.com/office/word/2010/wordml" w:rsidRPr="00B169DF" w:rsidR="009C5A36" w:rsidTr="00923D7D" w14:paraId="2E1AD286" wp14:textId="77777777">
        <w:tc>
          <w:tcPr>
            <w:tcW w:w="9639" w:type="dxa"/>
          </w:tcPr>
          <w:p w:rsidR="009C5A36" w:rsidP="00A025CF" w:rsidRDefault="009C5A36" w14:paraId="67BF37F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Narzędzia korespondencji seryjnej w pracy administratywisty</w:t>
            </w:r>
          </w:p>
        </w:tc>
      </w:tr>
      <w:tr xmlns:wp14="http://schemas.microsoft.com/office/word/2010/wordml" w:rsidRPr="00B169DF" w:rsidR="009C5A36" w:rsidTr="00923D7D" w14:paraId="3204F327" wp14:textId="77777777">
        <w:tc>
          <w:tcPr>
            <w:tcW w:w="9639" w:type="dxa"/>
          </w:tcPr>
          <w:p w:rsidR="009C5A36" w:rsidP="009C5A36" w:rsidRDefault="009C5A36" w14:paraId="3DEC4D3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Konstruowanie Interaktywnych formularzy dla potrzeb administracji</w:t>
            </w:r>
          </w:p>
        </w:tc>
      </w:tr>
      <w:tr xmlns:wp14="http://schemas.microsoft.com/office/word/2010/wordml" w:rsidRPr="00B169DF" w:rsidR="009C5A36" w:rsidTr="00923D7D" w14:paraId="11BA4C2A" wp14:textId="77777777">
        <w:tc>
          <w:tcPr>
            <w:tcW w:w="9639" w:type="dxa"/>
          </w:tcPr>
          <w:p w:rsidRPr="009C54AE" w:rsidR="009C5A36" w:rsidP="00A025CF" w:rsidRDefault="009C5A36" w14:paraId="18A841D8" wp14:textId="77777777">
            <w:pPr>
              <w:pStyle w:val="Akapitzlist"/>
              <w:spacing w:after="0" w:line="240" w:lineRule="auto"/>
              <w:ind w:left="242" w:hanging="26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Przetwarzanie zróżnicowanych danych w arkuszu kalkulacyjnym (dane numeryczne, dane alfanumeryczne)</w:t>
            </w:r>
          </w:p>
        </w:tc>
      </w:tr>
      <w:tr xmlns:wp14="http://schemas.microsoft.com/office/word/2010/wordml" w:rsidRPr="00B169DF" w:rsidR="009C5A36" w:rsidTr="00923D7D" w14:paraId="416CA391" wp14:textId="77777777">
        <w:tc>
          <w:tcPr>
            <w:tcW w:w="9639" w:type="dxa"/>
          </w:tcPr>
          <w:p w:rsidR="009C5A36" w:rsidP="009C5A36" w:rsidRDefault="009C5A36" w14:paraId="78B6BDFA" wp14:textId="77777777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Graficzna reprezentacja danych (dobór sposobu prezentacji informacji do rodzaju danych)</w:t>
            </w:r>
          </w:p>
        </w:tc>
      </w:tr>
      <w:tr xmlns:wp14="http://schemas.microsoft.com/office/word/2010/wordml" w:rsidRPr="00B169DF" w:rsidR="009C5A36" w:rsidTr="00923D7D" w14:paraId="058763E8" wp14:textId="77777777">
        <w:tc>
          <w:tcPr>
            <w:tcW w:w="9639" w:type="dxa"/>
          </w:tcPr>
          <w:p w:rsidRPr="009C54AE" w:rsidR="009C5A36" w:rsidP="009C5A36" w:rsidRDefault="009C5A36" w14:paraId="527F932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Poszukiwanie, archiwizowanie, filtrowanie informacji. </w:t>
            </w:r>
            <w:r w:rsidR="00F231CA">
              <w:rPr>
                <w:rFonts w:ascii="Corbel" w:hAnsi="Corbel"/>
                <w:sz w:val="24"/>
                <w:szCs w:val="24"/>
              </w:rPr>
              <w:t>Internetowy System Aktów Prawnych</w:t>
            </w:r>
          </w:p>
        </w:tc>
      </w:tr>
      <w:tr xmlns:wp14="http://schemas.microsoft.com/office/word/2010/wordml" w:rsidRPr="00B169DF" w:rsidR="009C5A36" w:rsidTr="00923D7D" w14:paraId="69F5F09B" wp14:textId="77777777">
        <w:tc>
          <w:tcPr>
            <w:tcW w:w="9639" w:type="dxa"/>
          </w:tcPr>
          <w:p w:rsidR="009C5A36" w:rsidP="009C5A36" w:rsidRDefault="009C5A36" w14:paraId="58F73D8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Interaktywne prezentacje multimedialne</w:t>
            </w:r>
          </w:p>
        </w:tc>
      </w:tr>
      <w:tr xmlns:wp14="http://schemas.microsoft.com/office/word/2010/wordml" w:rsidRPr="00B169DF" w:rsidR="009C5A36" w:rsidTr="00923D7D" w14:paraId="7F2648F8" wp14:textId="77777777">
        <w:tc>
          <w:tcPr>
            <w:tcW w:w="9639" w:type="dxa"/>
          </w:tcPr>
          <w:p w:rsidR="009C5A36" w:rsidP="009C5A36" w:rsidRDefault="009C5A36" w14:paraId="4FAC49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 Zaliczenie</w:t>
            </w:r>
          </w:p>
        </w:tc>
      </w:tr>
    </w:tbl>
    <w:p xmlns:wp14="http://schemas.microsoft.com/office/word/2010/wordml" w:rsidRPr="00B169DF" w:rsidR="0085747A" w:rsidP="009C54AE" w:rsidRDefault="0085747A" w14:paraId="0562CB0E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B169DF" w:rsidR="0085747A" w:rsidP="009C54AE" w:rsidRDefault="009F4610" w14:paraId="163B82D2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xmlns:wp14="http://schemas.microsoft.com/office/word/2010/wordml" w:rsidRPr="00B169DF" w:rsidR="0085747A" w:rsidP="009C54AE" w:rsidRDefault="0085747A" w14:paraId="34CE0A4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E21E7D" w:rsidP="009C54AE" w:rsidRDefault="00153C41" w14:paraId="79074D36" wp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Pr="00B169DF" w:rsidR="0085747A">
        <w:rPr>
          <w:rFonts w:ascii="Corbel" w:hAnsi="Corbel"/>
          <w:b w:val="0"/>
          <w:smallCaps w:val="0"/>
          <w:sz w:val="20"/>
          <w:szCs w:val="20"/>
        </w:rPr>
        <w:t>p</w:t>
      </w:r>
      <w:r w:rsidRPr="00B169DF" w:rsidR="0085747A">
        <w:rPr>
          <w:rFonts w:ascii="Corbel" w:hAnsi="Corbel"/>
          <w:sz w:val="20"/>
          <w:szCs w:val="20"/>
        </w:rPr>
        <w:t>.:</w:t>
      </w:r>
    </w:p>
    <w:p xmlns:wp14="http://schemas.microsoft.com/office/word/2010/wordml" w:rsidRPr="00B169DF" w:rsidR="00153C41" w:rsidP="009C54AE" w:rsidRDefault="00153C41" w14:paraId="4731B120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B169DF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B169DF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B169DF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B169DF" w:rsidR="0085747A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Pr="00B169DF" w:rsidR="00923D7D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B169DF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xmlns:wp14="http://schemas.microsoft.com/office/word/2010/wordml" w:rsidRPr="00B169DF" w:rsidR="00153C41" w:rsidP="675CC458" w:rsidRDefault="00153C41" w14:paraId="00754FE7" wp14:textId="48E5B7F6">
      <w:pPr>
        <w:pStyle w:val="Punktygwne"/>
        <w:spacing w:before="0" w:after="0"/>
        <w:jc w:val="both"/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</w:pPr>
      <w:r w:rsidRPr="675CC458" w:rsidR="00153C41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Ćwiczenia: </w:t>
      </w:r>
      <w:r w:rsidRPr="675CC458" w:rsidR="009F4610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analiza </w:t>
      </w:r>
      <w:r w:rsidRPr="675CC458" w:rsidR="00923D7D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tekstów z dyskusją,</w:t>
      </w:r>
      <w:r w:rsidRPr="675CC458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metoda projektów</w:t>
      </w:r>
      <w:r w:rsidRPr="675CC458" w:rsidR="009859C1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675CC458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(projekt badawczy, wdrożeniowy, praktyczny</w:t>
      </w:r>
      <w:r w:rsidRPr="675CC458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675CC458" w:rsidR="001718A7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praca w </w:t>
      </w:r>
      <w:r w:rsidRPr="675CC458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grupach</w:t>
      </w:r>
      <w:r w:rsidRPr="675CC458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(</w:t>
      </w:r>
      <w:r w:rsidRPr="675CC458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rozwiązywanie zadań</w:t>
      </w:r>
      <w:r w:rsidRPr="675CC458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,</w:t>
      </w:r>
      <w:r w:rsidRPr="675CC458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dyskusja</w:t>
      </w:r>
      <w:r w:rsidRPr="675CC458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675CC458" w:rsidR="14E7F804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675CC458" w:rsidR="001718A7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gry</w:t>
      </w:r>
      <w:r w:rsidRPr="675CC458" w:rsidR="001718A7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dydaktyczne, </w:t>
      </w:r>
      <w:r w:rsidRPr="675CC458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metody kształcenia na odległość </w:t>
      </w:r>
    </w:p>
    <w:p xmlns:wp14="http://schemas.microsoft.com/office/word/2010/wordml" w:rsidRPr="00B169DF" w:rsidR="0085747A" w:rsidP="009C54AE" w:rsidRDefault="00153C41" w14:paraId="08D2D437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Pr="00B169DF" w:rsidR="0085747A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xmlns:wp14="http://schemas.microsoft.com/office/word/2010/wordml" w:rsidRPr="00B169DF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F231CA" w:rsidR="00E960BB" w:rsidP="675CC458" w:rsidRDefault="00F231CA" w14:paraId="7B6CE037" wp14:textId="7777777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 w:val="0"/>
          <w:caps w:val="0"/>
          <w:smallCaps w:val="0"/>
        </w:rPr>
      </w:pPr>
      <w:r w:rsidRPr="675CC458" w:rsidR="00F231CA">
        <w:rPr>
          <w:rFonts w:ascii="Corbel" w:hAnsi="Corbel"/>
          <w:b w:val="0"/>
          <w:bCs w:val="0"/>
          <w:caps w:val="0"/>
          <w:smallCaps w:val="0"/>
        </w:rPr>
        <w:t>Rozwiązywanie zadań i problemów z zastosowaniem komputerów i narzędzi IT. Realizacja ćwiczeń praktycznych</w:t>
      </w:r>
    </w:p>
    <w:p xmlns:wp14="http://schemas.microsoft.com/office/word/2010/wordml" w:rsidRPr="00B169DF" w:rsidR="00E960BB" w:rsidP="675CC458" w:rsidRDefault="00E960BB" w14:paraId="6D98A12B" wp14:textId="7777777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caps w:val="0"/>
          <w:smallCaps w:val="0"/>
        </w:rPr>
      </w:pPr>
    </w:p>
    <w:p xmlns:wp14="http://schemas.microsoft.com/office/word/2010/wordml" w:rsidRPr="00B169DF" w:rsidR="00E960BB" w:rsidP="009C54AE" w:rsidRDefault="00E960BB" w14:paraId="2946DB82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B169DF" w:rsidR="0085747A" w:rsidP="009C54AE" w:rsidRDefault="00C61DC5" w14:paraId="77FB1868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</w:p>
    <w:p xmlns:wp14="http://schemas.microsoft.com/office/word/2010/wordml" w:rsidRPr="00B169DF" w:rsidR="00923D7D" w:rsidP="009C54AE" w:rsidRDefault="00923D7D" w14:paraId="5997CC1D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B169DF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B169DF" w:rsidR="0085747A" w:rsidP="009C54AE" w:rsidRDefault="0085747A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985"/>
        <w:gridCol w:w="5528"/>
        <w:gridCol w:w="2126"/>
      </w:tblGrid>
      <w:tr xmlns:wp14="http://schemas.microsoft.com/office/word/2010/wordml" w:rsidRPr="00B169DF" w:rsidR="0085747A" w:rsidTr="00C05F44" w14:paraId="3CD72C34" wp14:textId="77777777">
        <w:tc>
          <w:tcPr>
            <w:tcW w:w="1985" w:type="dxa"/>
            <w:vAlign w:val="center"/>
          </w:tcPr>
          <w:p w:rsidRPr="00B169DF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B169DF" w:rsidR="0085747A" w:rsidP="009C54AE" w:rsidRDefault="00F974DA" w14:paraId="4796215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B169DF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B169DF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B169DF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B169DF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B169DF" w:rsidR="0085747A" w:rsidTr="00C05F44" w14:paraId="1F56F388" wp14:textId="77777777">
        <w:tc>
          <w:tcPr>
            <w:tcW w:w="1985" w:type="dxa"/>
          </w:tcPr>
          <w:p w:rsidRPr="00B169DF" w:rsidR="0085747A" w:rsidP="0096209F" w:rsidRDefault="0085747A" w14:paraId="46024A6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96209F">
              <w:rPr>
                <w:rFonts w:ascii="Corbel" w:hAnsi="Corbel"/>
                <w:b w:val="0"/>
                <w:szCs w:val="24"/>
              </w:rPr>
              <w:t>-ek</w:t>
            </w:r>
            <w:r w:rsidR="00F231CA">
              <w:rPr>
                <w:rFonts w:ascii="Corbel" w:hAnsi="Corbel"/>
                <w:b w:val="0"/>
                <w:szCs w:val="24"/>
              </w:rPr>
              <w:t>_</w:t>
            </w:r>
            <w:r w:rsidR="0096209F">
              <w:rPr>
                <w:rFonts w:ascii="Corbel" w:hAnsi="Corbel"/>
                <w:b w:val="0"/>
                <w:szCs w:val="24"/>
              </w:rPr>
              <w:t>07</w:t>
            </w:r>
          </w:p>
        </w:tc>
        <w:tc>
          <w:tcPr>
            <w:tcW w:w="5528" w:type="dxa"/>
          </w:tcPr>
          <w:p w:rsidRPr="00B169DF" w:rsidR="0085747A" w:rsidP="009C54AE" w:rsidRDefault="00F231CA" w14:paraId="657E679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bieżąca ocena</w:t>
            </w:r>
          </w:p>
        </w:tc>
        <w:tc>
          <w:tcPr>
            <w:tcW w:w="2126" w:type="dxa"/>
          </w:tcPr>
          <w:p w:rsidRPr="00B169DF" w:rsidR="0085747A" w:rsidP="0096209F" w:rsidRDefault="00F231CA" w14:paraId="0301FE2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 lab.</w:t>
            </w:r>
          </w:p>
        </w:tc>
      </w:tr>
    </w:tbl>
    <w:p xmlns:wp14="http://schemas.microsoft.com/office/word/2010/wordml" w:rsidRPr="00B169DF" w:rsidR="00923D7D" w:rsidP="009C54AE" w:rsidRDefault="00923D7D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85747A" w:rsidP="009C54AE" w:rsidRDefault="003E1941" w14:paraId="055156CD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xmlns:wp14="http://schemas.microsoft.com/office/word/2010/wordml" w:rsidRPr="00B169DF" w:rsidR="00923D7D" w:rsidP="009C54AE" w:rsidRDefault="00923D7D" w14:paraId="3FE9F23F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70"/>
      </w:tblGrid>
      <w:tr xmlns:wp14="http://schemas.microsoft.com/office/word/2010/wordml" w:rsidRPr="00B169DF" w:rsidR="0085747A" w:rsidTr="00923D7D" w14:paraId="22FC108E" wp14:textId="77777777">
        <w:tc>
          <w:tcPr>
            <w:tcW w:w="9670" w:type="dxa"/>
          </w:tcPr>
          <w:p w:rsidR="00F231CA" w:rsidP="00F231CA" w:rsidRDefault="00F231CA" w14:paraId="36019D2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Obecność na wszystkich zajęciach,</w:t>
            </w:r>
          </w:p>
          <w:p w:rsidR="00F231CA" w:rsidP="00F231CA" w:rsidRDefault="00F231CA" w14:paraId="02BE1BA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Zaliczenie </w:t>
            </w:r>
            <w:r w:rsidRPr="00F231CA">
              <w:rPr>
                <w:rFonts w:ascii="Corbel" w:hAnsi="Corbel"/>
                <w:smallCaps w:val="0"/>
                <w:szCs w:val="24"/>
              </w:rPr>
              <w:t>wszystkich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przewidzianych do realizacji ćwiczeń,</w:t>
            </w:r>
          </w:p>
          <w:p w:rsidRPr="00B169DF" w:rsidR="0085747A" w:rsidP="00F231CA" w:rsidRDefault="00F231CA" w14:paraId="2E346358" wp14:textId="77777777">
            <w:pPr>
              <w:pStyle w:val="Punktygwne"/>
              <w:spacing w:before="0" w:after="0"/>
              <w:ind w:left="228" w:hanging="22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Nieobecności wynikające z przyczyn losowych, a co z a tym idzie brak wykonanych ćwiczeń, skutkuje koniecznością odrobienia zaległości w ramach konsultacji lub z inną grupą ćwiczeniową.</w:t>
            </w:r>
          </w:p>
        </w:tc>
      </w:tr>
    </w:tbl>
    <w:p xmlns:wp14="http://schemas.microsoft.com/office/word/2010/wordml" w:rsidRPr="00B169DF" w:rsidR="0085747A" w:rsidP="009C54AE" w:rsidRDefault="0085747A" w14:paraId="1F72F6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B169DF" w:rsidR="0085747A" w:rsidP="009C54AE" w:rsidRDefault="0085747A" w14:paraId="08CE6F9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4962"/>
        <w:gridCol w:w="4677"/>
      </w:tblGrid>
      <w:tr xmlns:wp14="http://schemas.microsoft.com/office/word/2010/wordml" w:rsidRPr="00B169DF" w:rsidR="0085747A" w:rsidTr="003E1941" w14:paraId="3808A828" wp14:textId="77777777">
        <w:tc>
          <w:tcPr>
            <w:tcW w:w="4962" w:type="dxa"/>
            <w:vAlign w:val="center"/>
          </w:tcPr>
          <w:p w:rsidRPr="00B169DF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B169DF" w:rsidR="0085747A" w:rsidP="009C54AE" w:rsidRDefault="00C61DC5" w14:paraId="227268D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B169DF" w:rsidR="0085747A" w:rsidTr="0096209F" w14:paraId="6D2525C6" wp14:textId="77777777">
        <w:tc>
          <w:tcPr>
            <w:tcW w:w="4962" w:type="dxa"/>
          </w:tcPr>
          <w:p w:rsidRPr="00B169DF" w:rsidR="0085747A" w:rsidP="009C54AE" w:rsidRDefault="00C61DC5" w14:paraId="57842AD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169DF" w:rsidR="003F205D">
              <w:rPr>
                <w:rFonts w:ascii="Corbel" w:hAnsi="Corbel"/>
                <w:sz w:val="24"/>
                <w:szCs w:val="24"/>
              </w:rPr>
              <w:t>z 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:rsidRPr="00B169DF" w:rsidR="0085747A" w:rsidP="0096209F" w:rsidRDefault="00F764F3" w14:paraId="423D4B9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B169DF" w:rsidR="00C61DC5" w:rsidTr="0096209F" w14:paraId="079485E9" wp14:textId="77777777">
        <w:tc>
          <w:tcPr>
            <w:tcW w:w="4962" w:type="dxa"/>
          </w:tcPr>
          <w:p w:rsidRPr="00B169DF" w:rsidR="00C61DC5" w:rsidP="009C54AE" w:rsidRDefault="00C61DC5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B169DF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:rsidRPr="00B169DF" w:rsidR="00C61DC5" w:rsidP="0096209F" w:rsidRDefault="0096209F" w14:paraId="4C2A823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B169DF" w:rsidR="00C61DC5" w:rsidTr="0096209F" w14:paraId="7B807A0B" wp14:textId="77777777">
        <w:tc>
          <w:tcPr>
            <w:tcW w:w="4962" w:type="dxa"/>
          </w:tcPr>
          <w:p w:rsidRPr="00B169DF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B169DF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:rsidRPr="00B169DF" w:rsidR="00C61DC5" w:rsidP="0096209F" w:rsidRDefault="0096209F" w14:paraId="5007C90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xmlns:wp14="http://schemas.microsoft.com/office/word/2010/wordml" w:rsidRPr="00B169DF" w:rsidR="0085747A" w:rsidTr="0096209F" w14:paraId="4D6280AD" wp14:textId="77777777">
        <w:tc>
          <w:tcPr>
            <w:tcW w:w="4962" w:type="dxa"/>
          </w:tcPr>
          <w:p w:rsidRPr="00B169DF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Pr="00B169DF" w:rsidR="0085747A" w:rsidP="0096209F" w:rsidRDefault="0096209F" w14:paraId="68861898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xmlns:wp14="http://schemas.microsoft.com/office/word/2010/wordml" w:rsidRPr="00B169DF" w:rsidR="0085747A" w:rsidTr="0096209F" w14:paraId="0AD00C0E" wp14:textId="77777777">
        <w:tc>
          <w:tcPr>
            <w:tcW w:w="4962" w:type="dxa"/>
          </w:tcPr>
          <w:p w:rsidRPr="00B169DF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Pr="002E2483" w:rsidR="0085747A" w:rsidP="0096209F" w:rsidRDefault="00F764F3" w14:paraId="7144751B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E2483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B169DF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B169DF" w:rsidR="003E1941" w:rsidP="009C54AE" w:rsidRDefault="003E1941" w14:paraId="61CDCEA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B169DF" w:rsidR="0085747A" w:rsidP="009C54AE" w:rsidRDefault="0085747A" w14:paraId="6BB9E253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3544"/>
        <w:gridCol w:w="3969"/>
      </w:tblGrid>
      <w:tr xmlns:wp14="http://schemas.microsoft.com/office/word/2010/wordml" w:rsidRPr="00B169DF" w:rsidR="0085747A" w:rsidTr="675CC458" w14:paraId="146D6691" wp14:textId="77777777">
        <w:trPr>
          <w:trHeight w:val="397"/>
        </w:trPr>
        <w:tc>
          <w:tcPr>
            <w:tcW w:w="3544" w:type="dxa"/>
            <w:tcMar/>
          </w:tcPr>
          <w:p w:rsidRPr="00B169DF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B169DF" w:rsidR="0085747A" w:rsidP="675CC458" w:rsidRDefault="0085747A" w14:paraId="23DE523C" wp14:textId="4FB6F1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675CC458" w:rsidR="162AEC40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  <w:tr xmlns:wp14="http://schemas.microsoft.com/office/word/2010/wordml" w:rsidRPr="00B169DF" w:rsidR="0085747A" w:rsidTr="675CC458" w14:paraId="605F859D" wp14:textId="77777777">
        <w:trPr>
          <w:trHeight w:val="397"/>
        </w:trPr>
        <w:tc>
          <w:tcPr>
            <w:tcW w:w="3544" w:type="dxa"/>
            <w:tcMar/>
          </w:tcPr>
          <w:p w:rsidRPr="00B169DF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  <w:vAlign w:val="center"/>
          </w:tcPr>
          <w:p w:rsidRPr="00B169DF" w:rsidR="0085747A" w:rsidP="002E2483" w:rsidRDefault="00F764F3" w14:paraId="7E1D1D4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xmlns:wp14="http://schemas.microsoft.com/office/word/2010/wordml" w:rsidRPr="00B169DF" w:rsidR="003E1941" w:rsidP="009C54AE" w:rsidRDefault="003E1941" w14:paraId="52E5622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85747A" w:rsidP="009C54AE" w:rsidRDefault="00675843" w14:paraId="7BDB76A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</w:p>
    <w:p xmlns:wp14="http://schemas.microsoft.com/office/word/2010/wordml" w:rsidRPr="00B169DF" w:rsidR="00675843" w:rsidP="009C54AE" w:rsidRDefault="00675843" w14:paraId="07547A01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7513"/>
      </w:tblGrid>
      <w:tr xmlns:wp14="http://schemas.microsoft.com/office/word/2010/wordml" w:rsidRPr="00B169DF" w:rsidR="0085747A" w:rsidTr="675CC458" w14:paraId="2D89A76A" wp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F5213" w:rsidP="009F5213" w:rsidRDefault="009F5213" w14:paraId="733C4566" wp14:textId="77777777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Aktualne problemy i wyzwania informatyki w czasopiśmie: "Dydaktyka Informatyki", Wyd. Uniwersytetu Rzeszowskiego, ISSN 2083-3156;</w:t>
            </w:r>
          </w:p>
          <w:p w:rsidRPr="00990DF3" w:rsidR="009F5213" w:rsidP="009F5213" w:rsidRDefault="009F5213" w14:paraId="139141B4" wp14:textId="77777777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Gomoliński P, </w:t>
            </w:r>
            <w:r w:rsidRPr="00990DF3">
              <w:rPr>
                <w:rFonts w:ascii="Corbel" w:hAnsi="Corbel"/>
                <w:b w:val="0"/>
                <w:i/>
                <w:smallCaps w:val="0"/>
              </w:rPr>
              <w:t>Word, czyli pisanie w Microsoft Office (Microsoft 365)</w:t>
            </w:r>
            <w:r w:rsidRPr="00990DF3">
              <w:rPr>
                <w:rFonts w:ascii="Corbel" w:hAnsi="Corbel"/>
                <w:b w:val="0"/>
                <w:smallCaps w:val="0"/>
              </w:rPr>
              <w:t xml:space="preserve">, </w:t>
            </w:r>
          </w:p>
          <w:p w:rsidRPr="0055314B" w:rsidR="009F5213" w:rsidP="009F5213" w:rsidRDefault="009F5213" w14:paraId="764F9ACE" wp14:textId="77777777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Gomoliński P, </w:t>
            </w:r>
            <w:r w:rsidRPr="00990DF3">
              <w:rPr>
                <w:rFonts w:ascii="Corbel" w:hAnsi="Corbel"/>
                <w:b w:val="0"/>
                <w:i/>
                <w:smallCaps w:val="0"/>
              </w:rPr>
              <w:t>Excel, czyli liczenie w Microsoft Office (Microsoft 365)</w:t>
            </w:r>
            <w:r w:rsidRPr="00990DF3">
              <w:rPr>
                <w:rFonts w:ascii="Corbel" w:hAnsi="Corbel"/>
                <w:b w:val="0"/>
                <w:smallCaps w:val="0"/>
              </w:rPr>
              <w:t xml:space="preserve"> Wyd. </w:t>
            </w:r>
            <w:r w:rsidRPr="0055314B">
              <w:rPr>
                <w:rFonts w:ascii="Corbel" w:hAnsi="Corbel"/>
                <w:b w:val="0"/>
                <w:smallCaps w:val="0"/>
              </w:rPr>
              <w:t>HELP, 2023</w:t>
            </w:r>
          </w:p>
          <w:p w:rsidR="009F5213" w:rsidP="675CC458" w:rsidRDefault="009F5213" w14:paraId="64473FB3" wp14:textId="13B5A017">
            <w:pPr>
              <w:pStyle w:val="Nagwek1"/>
              <w:spacing w:before="0" w:beforeAutospacing="off" w:after="0" w:afterAutospacing="off"/>
              <w:ind w:left="221" w:hanging="221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75CC458" w:rsidR="4044A97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4. </w:t>
            </w:r>
            <w:r w:rsidRPr="675CC458" w:rsidR="4044A97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Praca </w:t>
            </w:r>
            <w:r w:rsidRPr="675CC458" w:rsidR="4044A97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zbiorowa, </w:t>
            </w:r>
            <w:r w:rsidRPr="675CC458" w:rsidR="4044A974">
              <w:rPr>
                <w:rFonts w:ascii="Corbel" w:hAnsi="Corbel"/>
                <w:b w:val="0"/>
                <w:bCs w:val="0"/>
                <w:i w:val="1"/>
                <w:iCs w:val="1"/>
                <w:sz w:val="24"/>
                <w:szCs w:val="24"/>
              </w:rPr>
              <w:t>Microsoft</w:t>
            </w:r>
            <w:r w:rsidRPr="675CC458" w:rsidR="4044A974">
              <w:rPr>
                <w:rFonts w:ascii="Corbel" w:hAnsi="Corbel"/>
                <w:b w:val="0"/>
                <w:bCs w:val="0"/>
                <w:i w:val="1"/>
                <w:iCs w:val="1"/>
                <w:sz w:val="24"/>
                <w:szCs w:val="24"/>
              </w:rPr>
              <w:t xml:space="preserve"> Excel 2019 PL. Biblia, </w:t>
            </w:r>
            <w:r w:rsidRPr="675CC458" w:rsidR="4044A974">
              <w:rPr>
                <w:rFonts w:ascii="Corbel" w:hAnsi="Corbel"/>
                <w:b w:val="0"/>
                <w:bCs w:val="0"/>
                <w:sz w:val="24"/>
                <w:szCs w:val="24"/>
              </w:rPr>
              <w:t>Wyd. Helion 2019.</w:t>
            </w:r>
          </w:p>
          <w:p w:rsidRPr="00B169DF" w:rsidR="009F5213" w:rsidP="009F5213" w:rsidRDefault="009F5213" w14:paraId="283930F9" wp14:textId="77777777">
            <w:pPr>
              <w:pStyle w:val="Punktygwne"/>
              <w:spacing w:before="0" w:after="0"/>
              <w:ind w:left="235" w:hanging="23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</w:rPr>
              <w:t xml:space="preserve">5. </w:t>
            </w:r>
            <w:r w:rsidRPr="00986E8B">
              <w:rPr>
                <w:rStyle w:val="Pogrubienie"/>
                <w:rFonts w:ascii="Corbel" w:hAnsi="Corbel"/>
                <w:smallCaps w:val="0"/>
              </w:rPr>
              <w:t>Wierczyński</w:t>
            </w:r>
            <w:r w:rsidRPr="00986E8B">
              <w:rPr>
                <w:rFonts w:ascii="Corbel" w:hAnsi="Corbel"/>
                <w:b w:val="0"/>
                <w:szCs w:val="24"/>
              </w:rPr>
              <w:t xml:space="preserve"> </w:t>
            </w:r>
            <w:r w:rsidRPr="00986E8B">
              <w:rPr>
                <w:rFonts w:ascii="Corbel" w:hAnsi="Corbel"/>
                <w:b w:val="0"/>
                <w:smallCaps w:val="0"/>
                <w:szCs w:val="24"/>
              </w:rPr>
              <w:t>G.</w:t>
            </w:r>
            <w:r w:rsidRPr="00986E8B">
              <w:rPr>
                <w:rStyle w:val="Pogrubienie"/>
                <w:rFonts w:ascii="Corbel" w:hAnsi="Corbel"/>
                <w:smallCaps w:val="0"/>
              </w:rPr>
              <w:t>, Wiewiórowski</w:t>
            </w:r>
            <w:r w:rsidRPr="00986E8B">
              <w:rPr>
                <w:rStyle w:val="Pogrubienie"/>
                <w:rFonts w:ascii="Corbel" w:hAnsi="Corbel"/>
              </w:rPr>
              <w:t xml:space="preserve"> </w:t>
            </w:r>
            <w:r w:rsidRPr="00986E8B">
              <w:rPr>
                <w:rStyle w:val="Pogrubienie"/>
                <w:rFonts w:ascii="Corbel" w:hAnsi="Corbel"/>
                <w:smallCaps w:val="0"/>
              </w:rPr>
              <w:t xml:space="preserve">W.R., </w:t>
            </w:r>
            <w:r w:rsidRPr="00986E8B">
              <w:rPr>
                <w:rStyle w:val="Pogrubienie"/>
                <w:rFonts w:ascii="Corbel" w:hAnsi="Corbel"/>
                <w:i/>
                <w:smallCaps w:val="0"/>
              </w:rPr>
              <w:t xml:space="preserve">Informatyka prawnicza, </w:t>
            </w:r>
            <w:r w:rsidRPr="00986E8B">
              <w:rPr>
                <w:rStyle w:val="Pogrubienie"/>
                <w:rFonts w:ascii="Corbel" w:hAnsi="Corbel"/>
                <w:smallCaps w:val="0"/>
              </w:rPr>
              <w:t>Wyd. Wolters Kluwer, 2016.,</w:t>
            </w:r>
          </w:p>
        </w:tc>
      </w:tr>
      <w:tr xmlns:wp14="http://schemas.microsoft.com/office/word/2010/wordml" w:rsidRPr="00B169DF" w:rsidR="0085747A" w:rsidTr="675CC458" w14:paraId="1BDEF094" wp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9F5213" w:rsidP="009F5213" w:rsidRDefault="009F5213" w14:paraId="037EBED4" wp14:textId="77777777">
            <w:pPr>
              <w:pStyle w:val="Punktygwne"/>
              <w:spacing w:before="0" w:after="0"/>
              <w:ind w:left="221" w:hanging="187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Janowski J., </w:t>
            </w:r>
            <w:r w:rsidRPr="00601E15">
              <w:rPr>
                <w:rFonts w:ascii="Corbel" w:hAnsi="Corbel"/>
                <w:b w:val="0"/>
                <w:i/>
                <w:smallCaps w:val="0"/>
              </w:rPr>
              <w:t xml:space="preserve">Technologia informacyjna dla prawników i administratywistów. Szanse i zagrożenia elektronicznego przetwarzania danych w obrocie prawnym i działaniu administracji, </w:t>
            </w:r>
            <w:r w:rsidRPr="00601E15">
              <w:rPr>
                <w:rFonts w:ascii="Corbel" w:hAnsi="Corbel"/>
                <w:b w:val="0"/>
                <w:smallCaps w:val="0"/>
              </w:rPr>
              <w:t>Wyd. Difin, Warszawa 2009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  <w:p w:rsidRPr="00B169DF" w:rsidR="009F5213" w:rsidP="009F5213" w:rsidRDefault="009F5213" w14:paraId="3570564F" wp14:textId="77777777">
            <w:pPr>
              <w:pStyle w:val="Punktygwne"/>
              <w:spacing w:before="0" w:after="0"/>
              <w:ind w:left="249" w:hanging="249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2. </w:t>
            </w:r>
            <w:r w:rsidRPr="00990DF3">
              <w:rPr>
                <w:rFonts w:ascii="Corbel" w:hAnsi="Corbel"/>
                <w:b w:val="0"/>
                <w:smallCaps w:val="0"/>
              </w:rPr>
              <w:t>Piecuch A.,</w:t>
            </w:r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 cyfrowe wsp</w:t>
            </w:r>
            <w:r w:rsidRPr="00990DF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ierające procesy dydaktyczne, Wyd. UR, Rzeszów 2020.</w:t>
            </w:r>
          </w:p>
        </w:tc>
      </w:tr>
    </w:tbl>
    <w:p xmlns:wp14="http://schemas.microsoft.com/office/word/2010/wordml" w:rsidRPr="00B169DF" w:rsidR="0085747A" w:rsidP="009C54AE" w:rsidRDefault="0085747A" w14:paraId="5043CB0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85747A" w:rsidP="009C54AE" w:rsidRDefault="0085747A" w14:paraId="07459315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0">
    <w:p xmlns:wp14="http://schemas.microsoft.com/office/word/2010/wordml" w:rsidR="00697FF5" w:rsidP="00C16ABF" w:rsidRDefault="00697FF5" w14:paraId="6537F28F" wp14:textId="77777777">
      <w:pPr>
        <w:spacing w:after="0" w:line="240" w:lineRule="auto"/>
      </w:pPr>
      <w:r>
        <w:separator/>
      </w:r>
    </w:p>
  </w:endnote>
  <w:endnote w:type="continuationSeparator" w:id="1">
    <w:p xmlns:wp14="http://schemas.microsoft.com/office/word/2010/wordml" w:rsidR="00697FF5" w:rsidP="00C16ABF" w:rsidRDefault="00697FF5" w14:paraId="6DFB9E20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0">
    <w:p xmlns:wp14="http://schemas.microsoft.com/office/word/2010/wordml" w:rsidR="00697FF5" w:rsidP="00C16ABF" w:rsidRDefault="00697FF5" w14:paraId="70DF9E56" wp14:textId="77777777">
      <w:pPr>
        <w:spacing w:after="0" w:line="240" w:lineRule="auto"/>
      </w:pPr>
      <w:r>
        <w:separator/>
      </w:r>
    </w:p>
  </w:footnote>
  <w:footnote w:type="continuationSeparator" w:id="1">
    <w:p xmlns:wp14="http://schemas.microsoft.com/office/word/2010/wordml" w:rsidR="00697FF5" w:rsidP="00C16ABF" w:rsidRDefault="00697FF5" w14:paraId="44E871BC" wp14:textId="77777777">
      <w:pPr>
        <w:spacing w:after="0" w:line="240" w:lineRule="auto"/>
      </w:pPr>
      <w:r>
        <w:continuationSeparator/>
      </w:r>
    </w:p>
  </w:footnote>
  <w:footnote w:id="2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1CD3159"/>
    <w:multiLevelType w:val="hybridMultilevel"/>
    <w:tmpl w:val="E2766B40"/>
    <w:lvl w:ilvl="0" w:tplc="04150001">
      <w:start w:val="1"/>
      <w:numFmt w:val="bullet"/>
      <w:lvlText w:val=""/>
      <w:lvlJc w:val="left"/>
      <w:pPr>
        <w:ind w:left="147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val="bestFit" w:percent="148"/>
  <w:attachedTemplate r:id="rId1"/>
  <w:trackRevisions w:val="false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4FB4"/>
    <w:rsid w:val="00015B8F"/>
    <w:rsid w:val="00022ECE"/>
    <w:rsid w:val="00042A51"/>
    <w:rsid w:val="00042D2E"/>
    <w:rsid w:val="00044C82"/>
    <w:rsid w:val="00061CD1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E1242"/>
    <w:rsid w:val="001F13F0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483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2EA1"/>
    <w:rsid w:val="003530DD"/>
    <w:rsid w:val="00363F78"/>
    <w:rsid w:val="003A0A5B"/>
    <w:rsid w:val="003A1176"/>
    <w:rsid w:val="003A31A4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1A54"/>
    <w:rsid w:val="0050496F"/>
    <w:rsid w:val="00511744"/>
    <w:rsid w:val="00513B6F"/>
    <w:rsid w:val="00517C63"/>
    <w:rsid w:val="005363C4"/>
    <w:rsid w:val="00536BDE"/>
    <w:rsid w:val="00543ACC"/>
    <w:rsid w:val="0055314B"/>
    <w:rsid w:val="0056696D"/>
    <w:rsid w:val="00577914"/>
    <w:rsid w:val="00581A1A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4270"/>
    <w:rsid w:val="00627FC9"/>
    <w:rsid w:val="00647FA8"/>
    <w:rsid w:val="00650C5F"/>
    <w:rsid w:val="00654934"/>
    <w:rsid w:val="006620D9"/>
    <w:rsid w:val="00671958"/>
    <w:rsid w:val="00675843"/>
    <w:rsid w:val="00677070"/>
    <w:rsid w:val="00696477"/>
    <w:rsid w:val="00697FF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209F"/>
    <w:rsid w:val="009859C1"/>
    <w:rsid w:val="00997F14"/>
    <w:rsid w:val="009A78D9"/>
    <w:rsid w:val="009C3E31"/>
    <w:rsid w:val="009C54AE"/>
    <w:rsid w:val="009C5A36"/>
    <w:rsid w:val="009C788E"/>
    <w:rsid w:val="009D3F3B"/>
    <w:rsid w:val="009E0543"/>
    <w:rsid w:val="009E3B41"/>
    <w:rsid w:val="009F3C5C"/>
    <w:rsid w:val="009F4610"/>
    <w:rsid w:val="009F5213"/>
    <w:rsid w:val="00A00ECC"/>
    <w:rsid w:val="00A155EE"/>
    <w:rsid w:val="00A2245B"/>
    <w:rsid w:val="00A30110"/>
    <w:rsid w:val="00A32E02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445D"/>
    <w:rsid w:val="00C058B4"/>
    <w:rsid w:val="00C05F44"/>
    <w:rsid w:val="00C131B5"/>
    <w:rsid w:val="00C16ABF"/>
    <w:rsid w:val="00C170AE"/>
    <w:rsid w:val="00C26CB7"/>
    <w:rsid w:val="00C324C1"/>
    <w:rsid w:val="00C32A47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B6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461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31CA"/>
    <w:rsid w:val="00F27A7B"/>
    <w:rsid w:val="00F526AF"/>
    <w:rsid w:val="00F617C3"/>
    <w:rsid w:val="00F61A26"/>
    <w:rsid w:val="00F7066B"/>
    <w:rsid w:val="00F764F3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C78D81"/>
    <w:rsid w:val="0AE35FC6"/>
    <w:rsid w:val="14E7F804"/>
    <w:rsid w:val="162AEC40"/>
    <w:rsid w:val="1FEEEE19"/>
    <w:rsid w:val="2CC9C247"/>
    <w:rsid w:val="3328039A"/>
    <w:rsid w:val="34380399"/>
    <w:rsid w:val="4044A974"/>
    <w:rsid w:val="4A53B500"/>
    <w:rsid w:val="538DFB93"/>
    <w:rsid w:val="5D8716D8"/>
    <w:rsid w:val="675CC458"/>
    <w:rsid w:val="72051528"/>
    <w:rsid w:val="72BD0012"/>
    <w:rsid w:val="79D3E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  <w14:docId w14:val="7FDCED39"/>
  <w15:docId w15:val="{C176E351-CDF9-4C40-A081-C34BAE16C42C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9F5213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/>
      <w:b/>
      <w:bCs/>
      <w:kern w:val="36"/>
      <w:sz w:val="48"/>
      <w:szCs w:val="48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agwek1Znak" w:customStyle="1">
    <w:name w:val="Nagłówek 1 Znak"/>
    <w:basedOn w:val="Domylnaczcionkaakapitu"/>
    <w:link w:val="Nagwek1"/>
    <w:uiPriority w:val="9"/>
    <w:rsid w:val="009F5213"/>
    <w:rPr>
      <w:rFonts w:eastAsia="Times New Roman"/>
      <w:b/>
      <w:bCs/>
      <w:kern w:val="3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9F52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15</revision>
  <lastPrinted>2019-02-06T12:12:00.0000000Z</lastPrinted>
  <dcterms:created xsi:type="dcterms:W3CDTF">2023-09-03T13:39:00.0000000Z</dcterms:created>
  <dcterms:modified xsi:type="dcterms:W3CDTF">2023-09-27T08:23:00.0663707Z</dcterms:modified>
</coreProperties>
</file>